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329504D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C51F0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C51F02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BC20A4">
        <w:rPr>
          <w:rFonts w:ascii="Arial" w:eastAsia="MS Mincho" w:hAnsi="Arial" w:cs="Arial"/>
          <w:b/>
          <w:sz w:val="24"/>
          <w:szCs w:val="24"/>
          <w:lang w:eastAsia="ja-JP"/>
        </w:rPr>
        <w:t>004</w:t>
      </w:r>
      <w:r w:rsidR="008C7E85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</w:p>
    <w:p w14:paraId="37928451" w14:textId="53CC5FFC" w:rsidR="008D05CF" w:rsidRPr="000D6532" w:rsidRDefault="00B657C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 February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March 2024</w:t>
      </w:r>
    </w:p>
    <w:p w14:paraId="0AEADB64" w14:textId="6225B8A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F11E55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7115C">
        <w:rPr>
          <w:rFonts w:ascii="Arial" w:hAnsi="Arial" w:cs="Arial"/>
          <w:b/>
          <w:bCs/>
        </w:rPr>
        <w:t>X</w:t>
      </w:r>
      <w:r w:rsidR="0077115C">
        <w:rPr>
          <w:rFonts w:ascii="Arial" w:hAnsi="Arial" w:cs="Arial" w:hint="eastAsia"/>
          <w:b/>
          <w:bCs/>
          <w:lang w:eastAsia="zh-CN"/>
        </w:rPr>
        <w:t>iaomi</w:t>
      </w:r>
    </w:p>
    <w:p w14:paraId="4711311D" w14:textId="634813D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bookmarkStart w:id="0" w:name="OLE_LINK21"/>
      <w:bookmarkStart w:id="1" w:name="OLE_LINK22"/>
      <w:r w:rsidR="0077115C">
        <w:rPr>
          <w:rFonts w:ascii="Arial" w:hAnsi="Arial" w:cs="Arial"/>
          <w:b/>
          <w:bCs/>
        </w:rPr>
        <w:t xml:space="preserve">Use case on sensing assisted </w:t>
      </w:r>
      <w:r w:rsidR="00604F48">
        <w:rPr>
          <w:rFonts w:ascii="Arial" w:hAnsi="Arial" w:cs="Arial"/>
          <w:b/>
          <w:bCs/>
        </w:rPr>
        <w:t>discovery and communication</w:t>
      </w:r>
      <w:bookmarkEnd w:id="0"/>
      <w:bookmarkEnd w:id="1"/>
    </w:p>
    <w:p w14:paraId="7996084A" w14:textId="051FBED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25271">
        <w:rPr>
          <w:rFonts w:ascii="Arial" w:hAnsi="Arial" w:cs="Arial"/>
          <w:b/>
          <w:bCs/>
        </w:rPr>
        <w:t>22.</w:t>
      </w:r>
      <w:r w:rsidR="00C51F02">
        <w:rPr>
          <w:rFonts w:ascii="Arial" w:hAnsi="Arial" w:cs="Arial"/>
          <w:b/>
          <w:bCs/>
        </w:rPr>
        <w:t>xxx</w:t>
      </w:r>
    </w:p>
    <w:p w14:paraId="0BC8E829" w14:textId="40892CB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C20A4">
        <w:rPr>
          <w:rFonts w:ascii="Arial" w:hAnsi="Arial" w:cs="Arial"/>
          <w:b/>
          <w:bCs/>
        </w:rPr>
        <w:t>7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B7BAF8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F02">
        <w:rPr>
          <w:rFonts w:ascii="Arial" w:hAnsi="Arial" w:cs="Arial"/>
          <w:b/>
          <w:bCs/>
        </w:rPr>
        <w:t>chendong7</w:t>
      </w:r>
      <w:r w:rsidR="00525271">
        <w:rPr>
          <w:rFonts w:ascii="Arial" w:hAnsi="Arial" w:cs="Arial"/>
          <w:b/>
          <w:bCs/>
        </w:rPr>
        <w:t>@xiaomi.com</w:t>
      </w:r>
      <w:bookmarkStart w:id="2" w:name="_GoBack"/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C4E00F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73499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73499">
        <w:rPr>
          <w:rFonts w:ascii="Arial" w:eastAsia="Calibri" w:hAnsi="Arial" w:cs="Arial"/>
          <w:i/>
          <w:sz w:val="22"/>
          <w:szCs w:val="22"/>
        </w:rPr>
        <w:t>This document proposes a use case on sensing assisted</w:t>
      </w:r>
      <w:r w:rsidR="00C51F02">
        <w:rPr>
          <w:rFonts w:ascii="Arial" w:eastAsia="Calibri" w:hAnsi="Arial" w:cs="Arial"/>
          <w:i/>
          <w:sz w:val="22"/>
          <w:szCs w:val="22"/>
        </w:rPr>
        <w:t xml:space="preserve"> discovery and communication</w:t>
      </w:r>
      <w:r w:rsidR="00973499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1B00A92F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86D199F" w:rsidR="0009108F" w:rsidRPr="0009108F" w:rsidRDefault="005F7F13" w:rsidP="0009108F">
      <w:pPr>
        <w:rPr>
          <w:noProof/>
        </w:rPr>
      </w:pPr>
      <w:r>
        <w:rPr>
          <w:noProof/>
        </w:rPr>
        <w:t>I</w:t>
      </w:r>
      <w:r>
        <w:rPr>
          <w:rFonts w:hint="eastAsia"/>
          <w:noProof/>
          <w:lang w:eastAsia="zh-CN"/>
        </w:rPr>
        <w:t>ntr</w:t>
      </w:r>
      <w:r>
        <w:rPr>
          <w:noProof/>
          <w:lang w:eastAsia="zh-CN"/>
        </w:rPr>
        <w:t xml:space="preserve">oduce a use case </w:t>
      </w:r>
      <w:r w:rsidR="00C51F02">
        <w:rPr>
          <w:noProof/>
          <w:lang w:eastAsia="zh-CN"/>
        </w:rPr>
        <w:t xml:space="preserve">on sensing assisted discovery and communication </w:t>
      </w:r>
      <w:r>
        <w:rPr>
          <w:noProof/>
          <w:lang w:eastAsia="zh-CN"/>
        </w:rPr>
        <w:t>into the sensing study</w:t>
      </w:r>
      <w:r w:rsidR="00C51F02">
        <w:rPr>
          <w:noProof/>
          <w:lang w:eastAsia="zh-CN"/>
        </w:rPr>
        <w:t>.</w:t>
      </w:r>
    </w:p>
    <w:p w14:paraId="6BC49DFD" w14:textId="647494C6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704010E" w:rsidR="0009108F" w:rsidRPr="008A5E86" w:rsidRDefault="005F7F13" w:rsidP="0009108F">
      <w:pPr>
        <w:rPr>
          <w:noProof/>
          <w:lang w:val="en-US"/>
        </w:rPr>
      </w:pPr>
      <w:r>
        <w:rPr>
          <w:noProof/>
          <w:lang w:val="en-US"/>
        </w:rPr>
        <w:t>Adding a use case with some functional requirements to the study.</w:t>
      </w:r>
    </w:p>
    <w:p w14:paraId="6EB4E968" w14:textId="15708072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0491F502" w14:textId="6E0DC79E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7EA2D2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5F7F13">
        <w:rPr>
          <w:noProof/>
          <w:lang w:val="en-US"/>
        </w:rPr>
        <w:t>TR 22.</w:t>
      </w:r>
      <w:r w:rsidR="00C51F02">
        <w:rPr>
          <w:noProof/>
          <w:lang w:val="en-US"/>
        </w:rPr>
        <w:t>xxx</w:t>
      </w:r>
      <w:r w:rsidR="005F7F13">
        <w:rPr>
          <w:noProof/>
          <w:lang w:val="en-US"/>
        </w:rPr>
        <w:t xml:space="preserve"> v0.</w:t>
      </w:r>
      <w:r w:rsidR="00C51F02">
        <w:rPr>
          <w:noProof/>
          <w:lang w:val="en-US"/>
        </w:rPr>
        <w:t>x</w:t>
      </w:r>
      <w:r w:rsidR="005F7F13">
        <w:rPr>
          <w:noProof/>
          <w:lang w:val="en-US"/>
        </w:rPr>
        <w:t>.</w:t>
      </w:r>
      <w:r w:rsidR="00C51F02">
        <w:rPr>
          <w:noProof/>
          <w:lang w:val="en-US"/>
        </w:rPr>
        <w:t>x</w:t>
      </w:r>
      <w:r>
        <w:rPr>
          <w:noProof/>
          <w:lang w:val="en-US"/>
        </w:rPr>
        <w:t>.</w:t>
      </w:r>
    </w:p>
    <w:p w14:paraId="7DBB76EA" w14:textId="4978202D" w:rsidR="0009108F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0774D05" w14:textId="1BD27729" w:rsidR="00CC0892" w:rsidRDefault="00CC0892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B2403A8" w14:textId="1FAD0273" w:rsidR="00CC0892" w:rsidRDefault="00CC0892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B43B504" w14:textId="7F843FFA" w:rsidR="00CC0892" w:rsidRDefault="00CC0892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0F975EBF" w14:textId="3D1A81DB" w:rsidR="00CC0892" w:rsidRDefault="00CC0892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3CF47870" w14:textId="09BD3E47" w:rsidR="00CC0892" w:rsidRDefault="00CC0892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3C0AD840" w14:textId="0716DA68" w:rsidR="00CC0892" w:rsidRDefault="00CC0892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2C58261" w14:textId="77777777" w:rsidR="00CC0892" w:rsidRPr="008A5E86" w:rsidRDefault="00CC0892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30609673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16B36C3" w14:textId="5EE7D854" w:rsidR="001F4A19" w:rsidRPr="001F4A19" w:rsidRDefault="001F4A19" w:rsidP="001F4A1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x-none"/>
        </w:rPr>
      </w:pPr>
      <w:r>
        <w:rPr>
          <w:rFonts w:ascii="Arial" w:eastAsia="Times New Roman" w:hAnsi="Arial"/>
          <w:sz w:val="32"/>
          <w:lang w:eastAsia="x-none"/>
        </w:rPr>
        <w:t>5.</w:t>
      </w:r>
      <w:r w:rsidRPr="001F4A19">
        <w:rPr>
          <w:rFonts w:ascii="Arial" w:eastAsia="Times New Roman" w:hAnsi="Arial"/>
          <w:sz w:val="32"/>
          <w:lang w:eastAsia="x-none"/>
        </w:rPr>
        <w:t>x</w:t>
      </w:r>
      <w:r w:rsidRPr="001F4A19">
        <w:rPr>
          <w:rFonts w:ascii="Arial" w:eastAsia="Times New Roman" w:hAnsi="Arial"/>
          <w:sz w:val="32"/>
          <w:lang w:eastAsia="x-none"/>
        </w:rPr>
        <w:tab/>
        <w:t>Use case o</w:t>
      </w:r>
      <w:r w:rsidR="009F3A50">
        <w:rPr>
          <w:rFonts w:ascii="Arial" w:eastAsia="Times New Roman" w:hAnsi="Arial"/>
          <w:sz w:val="32"/>
          <w:lang w:eastAsia="x-none"/>
        </w:rPr>
        <w:t>n high-definition map construction</w:t>
      </w:r>
    </w:p>
    <w:p w14:paraId="1920BC12" w14:textId="0388E1C1" w:rsidR="001F4A19" w:rsidRPr="001F4A19" w:rsidRDefault="001F4A19" w:rsidP="001F4A1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r>
        <w:rPr>
          <w:rFonts w:ascii="Arial" w:eastAsia="Times New Roman" w:hAnsi="Arial"/>
          <w:sz w:val="28"/>
          <w:lang w:eastAsia="x-none"/>
        </w:rPr>
        <w:t>5.</w:t>
      </w:r>
      <w:r w:rsidRPr="001F4A19">
        <w:rPr>
          <w:rFonts w:ascii="Arial" w:eastAsia="Times New Roman" w:hAnsi="Arial"/>
          <w:sz w:val="28"/>
          <w:lang w:eastAsia="x-none"/>
        </w:rPr>
        <w:t>x.1</w:t>
      </w:r>
      <w:r w:rsidRPr="001F4A19">
        <w:rPr>
          <w:rFonts w:ascii="Arial" w:eastAsia="Times New Roman" w:hAnsi="Arial"/>
          <w:sz w:val="28"/>
          <w:lang w:eastAsia="x-none"/>
        </w:rPr>
        <w:tab/>
        <w:t>Description</w:t>
      </w:r>
    </w:p>
    <w:p w14:paraId="6D0CE4BA" w14:textId="70CAF0FA" w:rsidR="00600AAF" w:rsidRPr="00600AAF" w:rsidRDefault="00600AAF" w:rsidP="00600AAF">
      <w:pPr>
        <w:jc w:val="both"/>
        <w:rPr>
          <w:rFonts w:eastAsia="宋体"/>
          <w:color w:val="000000" w:themeColor="text1"/>
          <w:lang w:eastAsia="zh-CN"/>
        </w:rPr>
      </w:pPr>
      <w:r w:rsidRPr="00600AAF">
        <w:rPr>
          <w:rFonts w:eastAsia="宋体"/>
          <w:color w:val="000000" w:themeColor="text1"/>
          <w:lang w:eastAsia="zh-CN"/>
        </w:rPr>
        <w:t>Currently, the prerequisite for initiating communication is to know the other party's phone number</w:t>
      </w:r>
      <w:r w:rsidR="00370CB4">
        <w:rPr>
          <w:rFonts w:eastAsia="宋体"/>
          <w:color w:val="000000" w:themeColor="text1"/>
          <w:lang w:eastAsia="zh-CN"/>
        </w:rPr>
        <w:t xml:space="preserve"> for call</w:t>
      </w:r>
      <w:r w:rsidRPr="00600AAF">
        <w:rPr>
          <w:rFonts w:eastAsia="宋体"/>
          <w:color w:val="000000" w:themeColor="text1"/>
          <w:lang w:eastAsia="zh-CN"/>
        </w:rPr>
        <w:t>, or know the other party's destination address, such as an IP address</w:t>
      </w:r>
      <w:r w:rsidR="00370CB4">
        <w:rPr>
          <w:rFonts w:eastAsia="宋体"/>
          <w:color w:val="000000" w:themeColor="text1"/>
          <w:lang w:eastAsia="zh-CN"/>
        </w:rPr>
        <w:t xml:space="preserve"> for data communication</w:t>
      </w:r>
      <w:r w:rsidRPr="00600AAF">
        <w:rPr>
          <w:rFonts w:eastAsia="宋体"/>
          <w:color w:val="000000" w:themeColor="text1"/>
          <w:lang w:eastAsia="zh-CN"/>
        </w:rPr>
        <w:t>.</w:t>
      </w:r>
    </w:p>
    <w:p w14:paraId="34E2E1BE" w14:textId="185204EA" w:rsidR="00600AAF" w:rsidRDefault="00600AAF" w:rsidP="00600AAF">
      <w:pPr>
        <w:jc w:val="both"/>
        <w:rPr>
          <w:rFonts w:eastAsia="宋体"/>
          <w:color w:val="000000" w:themeColor="text1"/>
          <w:lang w:eastAsia="zh-CN"/>
        </w:rPr>
      </w:pPr>
      <w:r w:rsidRPr="00600AAF">
        <w:rPr>
          <w:rFonts w:eastAsia="宋体"/>
          <w:color w:val="000000" w:themeColor="text1"/>
          <w:lang w:eastAsia="zh-CN"/>
        </w:rPr>
        <w:t>With the help of sensing technology, communication can be initiated knowing certain characteristics of the other party.</w:t>
      </w:r>
    </w:p>
    <w:p w14:paraId="64909ADF" w14:textId="34ABB76B" w:rsidR="001F4A19" w:rsidRPr="001F4A19" w:rsidRDefault="001F4A19" w:rsidP="001F4A1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6" w:name="_Toc355779205"/>
      <w:bookmarkStart w:id="7" w:name="_Toc354586743"/>
      <w:bookmarkStart w:id="8" w:name="_Toc354590102"/>
      <w:bookmarkEnd w:id="6"/>
      <w:bookmarkEnd w:id="7"/>
      <w:bookmarkEnd w:id="8"/>
      <w:r>
        <w:rPr>
          <w:rFonts w:ascii="Arial" w:eastAsia="Times New Roman" w:hAnsi="Arial"/>
          <w:sz w:val="28"/>
          <w:lang w:eastAsia="x-none"/>
        </w:rPr>
        <w:t>5.</w:t>
      </w:r>
      <w:r w:rsidRPr="001F4A19">
        <w:rPr>
          <w:rFonts w:ascii="Arial" w:eastAsia="Times New Roman" w:hAnsi="Arial"/>
          <w:sz w:val="28"/>
          <w:lang w:eastAsia="x-none"/>
        </w:rPr>
        <w:t>x.2</w:t>
      </w:r>
      <w:r w:rsidRPr="001F4A19">
        <w:rPr>
          <w:rFonts w:ascii="Arial" w:eastAsia="Times New Roman" w:hAnsi="Arial"/>
          <w:sz w:val="28"/>
          <w:lang w:eastAsia="x-none"/>
        </w:rPr>
        <w:tab/>
        <w:t>Pre-conditions</w:t>
      </w:r>
    </w:p>
    <w:p w14:paraId="74BB06D2" w14:textId="4EABA63D" w:rsidR="00962E97" w:rsidRDefault="00962E97" w:rsidP="001F4A19">
      <w:bookmarkStart w:id="9" w:name="OLE_LINK1"/>
      <w:bookmarkStart w:id="10" w:name="OLE_LINK2"/>
      <w:r w:rsidRPr="00E15A1D">
        <w:t xml:space="preserve">In this use case, </w:t>
      </w:r>
      <w:r w:rsidR="00AA096B">
        <w:rPr>
          <w:rFonts w:eastAsia="Times New Roman"/>
        </w:rPr>
        <w:t xml:space="preserve">the </w:t>
      </w:r>
      <w:r w:rsidR="007C4753">
        <w:rPr>
          <w:rFonts w:eastAsia="Times New Roman"/>
        </w:rPr>
        <w:t>base stations are capable of sensing.</w:t>
      </w:r>
      <w:bookmarkStart w:id="11" w:name="OLE_LINK5"/>
      <w:r w:rsidR="007C4753">
        <w:rPr>
          <w:rFonts w:eastAsia="Times New Roman"/>
        </w:rPr>
        <w:t xml:space="preserve"> </w:t>
      </w:r>
      <w:r w:rsidRPr="00E15A1D">
        <w:t xml:space="preserve">Bob’s </w:t>
      </w:r>
      <w:bookmarkStart w:id="12" w:name="OLE_LINK3"/>
      <w:bookmarkStart w:id="13" w:name="OLE_LINK4"/>
      <w:bookmarkEnd w:id="11"/>
      <w:r w:rsidRPr="00E15A1D">
        <w:t xml:space="preserve">vehicle </w:t>
      </w:r>
      <w:r>
        <w:t>is</w:t>
      </w:r>
      <w:r w:rsidRPr="00E15A1D">
        <w:t xml:space="preserve"> equipped with </w:t>
      </w:r>
      <w:r>
        <w:t>3GPP</w:t>
      </w:r>
      <w:r w:rsidRPr="00E15A1D">
        <w:t>-based sensing technology</w:t>
      </w:r>
      <w:r>
        <w:t xml:space="preserve"> and is </w:t>
      </w:r>
      <w:r w:rsidRPr="00E15A1D">
        <w:t>capable of 5G communications</w:t>
      </w:r>
      <w:bookmarkEnd w:id="12"/>
      <w:bookmarkEnd w:id="13"/>
      <w:r w:rsidRPr="00E15A1D">
        <w:t xml:space="preserve">. </w:t>
      </w:r>
      <w:r>
        <w:t xml:space="preserve">John’s </w:t>
      </w:r>
      <w:r w:rsidRPr="00E15A1D">
        <w:t xml:space="preserve">vehicle </w:t>
      </w:r>
      <w:r>
        <w:t xml:space="preserve">is </w:t>
      </w:r>
      <w:r w:rsidRPr="00E15A1D">
        <w:t>capable of 5G communications</w:t>
      </w:r>
      <w:r>
        <w:t>.</w:t>
      </w:r>
      <w:bookmarkEnd w:id="9"/>
      <w:bookmarkEnd w:id="10"/>
    </w:p>
    <w:p w14:paraId="03310B90" w14:textId="3ECD37F0" w:rsidR="005F79DF" w:rsidRDefault="001F4A19" w:rsidP="005F79D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14" w:name="_Toc355779206"/>
      <w:bookmarkStart w:id="15" w:name="_Toc354586744"/>
      <w:bookmarkStart w:id="16" w:name="_Toc354590103"/>
      <w:bookmarkEnd w:id="14"/>
      <w:bookmarkEnd w:id="15"/>
      <w:bookmarkEnd w:id="16"/>
      <w:r>
        <w:rPr>
          <w:rFonts w:ascii="Arial" w:eastAsia="Times New Roman" w:hAnsi="Arial"/>
          <w:sz w:val="28"/>
          <w:lang w:eastAsia="x-none"/>
        </w:rPr>
        <w:lastRenderedPageBreak/>
        <w:t>5.</w:t>
      </w:r>
      <w:r w:rsidRPr="001F4A19">
        <w:rPr>
          <w:rFonts w:ascii="Arial" w:eastAsia="Times New Roman" w:hAnsi="Arial"/>
          <w:sz w:val="28"/>
          <w:lang w:eastAsia="x-none"/>
        </w:rPr>
        <w:t>x.3</w:t>
      </w:r>
      <w:r w:rsidRPr="001F4A19">
        <w:rPr>
          <w:rFonts w:ascii="Arial" w:eastAsia="Times New Roman" w:hAnsi="Arial"/>
          <w:sz w:val="28"/>
          <w:lang w:eastAsia="x-none"/>
        </w:rPr>
        <w:tab/>
        <w:t>Service Flows</w:t>
      </w:r>
    </w:p>
    <w:p w14:paraId="18B5FE2F" w14:textId="3AA84668" w:rsidR="005F79DF" w:rsidRDefault="006A63F4" w:rsidP="005F79DF">
      <w:pPr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FE2D76F" wp14:editId="3B8BAF53">
                <wp:simplePos x="0" y="0"/>
                <wp:positionH relativeFrom="column">
                  <wp:posOffset>709295</wp:posOffset>
                </wp:positionH>
                <wp:positionV relativeFrom="paragraph">
                  <wp:posOffset>196215</wp:posOffset>
                </wp:positionV>
                <wp:extent cx="4800600" cy="1198245"/>
                <wp:effectExtent l="0" t="0" r="0" b="0"/>
                <wp:wrapNone/>
                <wp:docPr id="2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00600" cy="1198245"/>
                          <a:chOff x="0" y="0"/>
                          <a:chExt cx="7561" cy="1887"/>
                        </a:xfrm>
                      </wpg:grpSpPr>
                      <wpg:grpSp>
                        <wpg:cNvPr id="3" name="组合 3"/>
                        <wpg:cNvGrpSpPr/>
                        <wpg:grpSpPr>
                          <a:xfrm>
                            <a:off x="0" y="0"/>
                            <a:ext cx="7204" cy="1475"/>
                            <a:chOff x="0" y="0"/>
                            <a:chExt cx="7204" cy="1475"/>
                          </a:xfrm>
                        </wpg:grpSpPr>
                        <pic:pic xmlns:pic="http://schemas.openxmlformats.org/drawingml/2006/picture">
                          <pic:nvPicPr>
                            <pic:cNvPr id="7" name="图形 7" descr="333639373135383b333635363439333b6c7d8f6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extLst>
                                <a:ext uri="{96DAC541-7B7A-43D3-8B79-37D633B846F1}">
                                  <asvg:svgBlip xmlns:asvg="http://schemas.microsoft.com/office/drawing/2016/SVG/main" r:embed="rId1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35"/>
                              <a:ext cx="1792" cy="144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8" name="图形 8" descr="32313533383139373b32313533383230353b6c7d8f6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96DAC541-7B7A-43D3-8B79-37D633B846F1}">
                                  <asvg:svgBlip xmlns:asvg="http://schemas.microsoft.com/office/drawing/2016/SVG/main" r:embed="rId12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flipH="1">
                              <a:off x="5764" y="0"/>
                              <a:ext cx="1440" cy="144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9" name="椭圆 9"/>
                          <wps:cNvSpPr/>
                          <wps:spPr>
                            <a:xfrm rot="16200000">
                              <a:off x="3440" y="-1219"/>
                              <a:ext cx="476" cy="3302"/>
                            </a:xfrm>
                            <a:prstGeom prst="ellipse">
                              <a:avLst/>
                            </a:prstGeom>
                            <a:gradFill>
                              <a:gsLst>
                                <a:gs pos="86000">
                                  <a:srgbClr val="00B0F0">
                                    <a:alpha val="42000"/>
                                  </a:srgbClr>
                                </a:gs>
                                <a:gs pos="40000">
                                  <a:srgbClr val="00B0F0">
                                    <a:alpha val="18000"/>
                                  </a:srgbClr>
                                </a:gs>
                                <a:gs pos="0">
                                  <a:srgbClr val="007BD3">
                                    <a:alpha val="12000"/>
                                  </a:srgbClr>
                                </a:gs>
                                <a:gs pos="100000">
                                  <a:srgbClr val="00B0F0">
                                    <a:alpha val="40000"/>
                                  </a:srgbClr>
                                </a:gs>
                              </a:gsLst>
                              <a:lin ang="5400000" scaled="0"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10" name="图形 10" descr="343435333332353b333733333838373b8b66793a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>
                              <a:extLst>
                                <a:ext uri="{96DAC541-7B7A-43D3-8B79-37D633B846F1}">
                                  <asvg:svgBlip xmlns:asvg="http://schemas.microsoft.com/office/drawing/2016/SVG/main" r:embed="rId14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6084" y="845"/>
                              <a:ext cx="595" cy="59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" name="直接箭头连接符 11"/>
                          <wps:cNvCnPr/>
                          <wps:spPr>
                            <a:xfrm>
                              <a:off x="1937" y="845"/>
                              <a:ext cx="3622" cy="0"/>
                            </a:xfrm>
                            <a:prstGeom prst="straightConnector1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dash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" name="文本框 6"/>
                        <wps:cNvSpPr txBox="1"/>
                        <wps:spPr>
                          <a:xfrm>
                            <a:off x="3139" y="224"/>
                            <a:ext cx="1731" cy="41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267609C" w14:textId="77777777" w:rsidR="000C080E" w:rsidRDefault="000C080E" w:rsidP="000C080E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Tire Flat!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" name="文本框 12"/>
                        <wps:cNvSpPr txBox="1"/>
                        <wps:spPr>
                          <a:xfrm>
                            <a:off x="127" y="1475"/>
                            <a:ext cx="1731" cy="41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8E513D2" w14:textId="77777777" w:rsidR="000C080E" w:rsidRDefault="000C080E" w:rsidP="000C080E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Bob’s vehicle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" name="文本框 13"/>
                        <wps:cNvSpPr txBox="1"/>
                        <wps:spPr>
                          <a:xfrm>
                            <a:off x="5830" y="1475"/>
                            <a:ext cx="1731" cy="41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4464F2B" w14:textId="77777777" w:rsidR="000C080E" w:rsidRDefault="000C080E" w:rsidP="000C080E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John’s vehicle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E2D76F" id="组合 1" o:spid="_x0000_s1026" style="position:absolute;left:0;text-align:left;margin-left:55.85pt;margin-top:15.45pt;width:378pt;height:94.35pt;z-index:251659264;mso-height-relative:margin" coordsize="7561,18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">
                <v:group id="组合 3" o:spid="_x0000_s1027" style="position:absolute;width:7204;height:1475" coordsize="7204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图形 7" o:spid="_x0000_s1028" type="#_x0000_t75" alt="333639373135383b333635363439333b6c7d8f66" style="position:absolute;top:35;width:1792;height:14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">
                    <v:imagedata r:id="rId15" o:title="333639373135383b333635363439333b6c7d8f66"/>
                  </v:shape>
                  <v:shape id="图形 8" o:spid="_x0000_s1029" type="#_x0000_t75" alt="32313533383139373b32313533383230353b6c7d8f66" style="position:absolute;left:5764;width:1440;height:144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">
                    <v:imagedata r:id="rId16" o:title="32313533383139373b32313533383230353b6c7d8f66"/>
                  </v:shape>
                  <v:oval id="椭圆 9" o:spid="_x0000_s1030" style="position:absolute;left:3440;top:-1219;width:476;height:330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" fillcolor="#007bd3" strokecolor="#1f3763 [1604]" strokeweight="1pt">
                    <v:fill opacity="26214f" color2="#00b0f0" o:opacity2="7864f" colors="0 #007bd3;26214f #00b0f0;56361f #00b0f0;1 #00b0f0" focus="100%" type="gradient">
                      <o:fill v:ext="view" type="gradientUnscaled"/>
                    </v:fill>
                    <v:stroke joinstyle="miter"/>
                  </v:oval>
                  <v:shape id="图形 10" o:spid="_x0000_s1031" type="#_x0000_t75" alt="343435333332353b333733333838373b8b66793a" style="position:absolute;left:6084;top:845;width:595;height:5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">
                    <v:imagedata r:id="rId17" o:title="343435333332353b333733333838373b8b66793a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1" o:spid="_x0000_s1032" type="#_x0000_t32" style="position:absolute;left:1937;top:845;width:3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" strokecolor="black [3213]" strokeweight="1pt">
                    <v:stroke dashstyle="dash" endarrow="open" joinstyle="miter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6" o:spid="_x0000_s1033" type="#_x0000_t202" style="position:absolute;left:3139;top:224;width:1731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4UwQAAANoAAAAPAAAAZHJzL2Rvd25yZXYueG1sRI9Pa8JA&#10;FMTvBb/D8gRvdWOx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OQLjhTBAAAA2gAAAA8AAAAA&#10;AAAAAAAAAAAABwIAAGRycy9kb3ducmV2LnhtbFBLBQYAAAAAAwADALcAAAD1AgAAAAA=&#10;" filled="f" stroked="f">
                  <v:textbox style="mso-fit-shape-to-text:t">
                    <w:txbxContent>
                      <w:p w14:paraId="1267609C" w14:textId="77777777" w:rsidR="000C080E" w:rsidRDefault="000C080E" w:rsidP="000C080E">
                        <w:pPr>
                          <w:pStyle w:val="a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Tire Flat!</w:t>
                        </w:r>
                      </w:p>
                    </w:txbxContent>
                  </v:textbox>
                </v:shape>
                <v:shape id="文本框 12" o:spid="_x0000_s1034" type="#_x0000_t202" style="position:absolute;left:127;top:1475;width:1731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" filled="f" stroked="f">
                  <v:textbox style="mso-fit-shape-to-text:t">
                    <w:txbxContent>
                      <w:p w14:paraId="38E513D2" w14:textId="77777777" w:rsidR="000C080E" w:rsidRDefault="000C080E" w:rsidP="000C080E">
                        <w:pPr>
                          <w:pStyle w:val="a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Bob’s vehicle</w:t>
                        </w:r>
                      </w:p>
                    </w:txbxContent>
                  </v:textbox>
                </v:shape>
                <v:shape id="文本框 13" o:spid="_x0000_s1035" type="#_x0000_t202" style="position:absolute;left:5830;top:1475;width:1731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  <v:textbox style="mso-fit-shape-to-text:t">
                    <w:txbxContent>
                      <w:p w14:paraId="04464F2B" w14:textId="77777777" w:rsidR="000C080E" w:rsidRDefault="000C080E" w:rsidP="000C080E">
                        <w:pPr>
                          <w:pStyle w:val="a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John’s vehicle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FAB59F9" w14:textId="421F143F" w:rsidR="000C080E" w:rsidRDefault="000C080E" w:rsidP="005F79DF">
      <w:pPr>
        <w:jc w:val="center"/>
      </w:pPr>
    </w:p>
    <w:p w14:paraId="52913C56" w14:textId="4FFC9C64" w:rsidR="000C080E" w:rsidRDefault="000C080E" w:rsidP="005F79DF">
      <w:pPr>
        <w:jc w:val="center"/>
      </w:pPr>
    </w:p>
    <w:p w14:paraId="151F6F93" w14:textId="72080DA7" w:rsidR="000C080E" w:rsidRDefault="000C080E" w:rsidP="005F79DF">
      <w:pPr>
        <w:jc w:val="center"/>
      </w:pPr>
    </w:p>
    <w:p w14:paraId="3A00A2CC" w14:textId="77777777" w:rsidR="000C080E" w:rsidRDefault="000C080E" w:rsidP="005F79DF">
      <w:pPr>
        <w:jc w:val="center"/>
      </w:pPr>
    </w:p>
    <w:p w14:paraId="08973E84" w14:textId="77777777" w:rsidR="006A63F4" w:rsidRDefault="006A63F4" w:rsidP="005F79DF">
      <w:pPr>
        <w:pStyle w:val="TF"/>
        <w:rPr>
          <w:lang w:eastAsia="zh-CN"/>
        </w:rPr>
      </w:pPr>
    </w:p>
    <w:p w14:paraId="1930DF73" w14:textId="64937909" w:rsidR="005F79DF" w:rsidRDefault="005F79DF" w:rsidP="005F79DF">
      <w:pPr>
        <w:pStyle w:val="TF"/>
      </w:pPr>
      <w:r>
        <w:rPr>
          <w:rFonts w:hint="eastAsia"/>
          <w:lang w:eastAsia="zh-CN"/>
        </w:rPr>
        <w:t>Figure 5</w:t>
      </w:r>
      <w:r>
        <w:rPr>
          <w:lang w:eastAsia="zh-CN"/>
        </w:rPr>
        <w:t>.x</w:t>
      </w:r>
      <w:r>
        <w:rPr>
          <w:rFonts w:hint="eastAsia"/>
          <w:lang w:eastAsia="zh-CN"/>
        </w:rPr>
        <w:t>.3</w:t>
      </w:r>
      <w:r>
        <w:rPr>
          <w:lang w:eastAsia="zh-CN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se</w:t>
      </w:r>
      <w:r>
        <w:rPr>
          <w:rFonts w:hint="eastAsia"/>
          <w:lang w:eastAsia="zh-CN"/>
        </w:rPr>
        <w:t>nsing</w:t>
      </w:r>
      <w:r>
        <w:rPr>
          <w:lang w:eastAsia="zh-CN"/>
        </w:rPr>
        <w:t xml:space="preserve"> assisted </w:t>
      </w:r>
      <w:r w:rsidR="000C080E">
        <w:rPr>
          <w:lang w:eastAsia="zh-CN"/>
        </w:rPr>
        <w:t>discovery and communication</w:t>
      </w:r>
    </w:p>
    <w:p w14:paraId="2D286DA4" w14:textId="0BC5E1B4" w:rsidR="001F77AD" w:rsidRPr="001F77AD" w:rsidRDefault="00090276" w:rsidP="001F77AD">
      <w:pPr>
        <w:numPr>
          <w:ilvl w:val="0"/>
          <w:numId w:val="5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Bob and John are driving their own car on the highway</w:t>
      </w:r>
      <w:r w:rsidR="00864CDC">
        <w:rPr>
          <w:rFonts w:eastAsia="等线"/>
          <w:lang w:eastAsia="zh-CN"/>
        </w:rPr>
        <w:t>.</w:t>
      </w:r>
    </w:p>
    <w:p w14:paraId="2941C43A" w14:textId="291BE380" w:rsidR="001F671E" w:rsidRPr="001F77AD" w:rsidRDefault="007B1E04" w:rsidP="001F671E">
      <w:pPr>
        <w:numPr>
          <w:ilvl w:val="0"/>
          <w:numId w:val="5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Bob finds</w:t>
      </w:r>
      <w:bookmarkStart w:id="17" w:name="OLE_LINK15"/>
      <w:r>
        <w:rPr>
          <w:rFonts w:eastAsia="等线"/>
          <w:lang w:eastAsia="zh-CN"/>
        </w:rPr>
        <w:t xml:space="preserve"> one tire of </w:t>
      </w:r>
      <w:bookmarkStart w:id="18" w:name="OLE_LINK6"/>
      <w:r>
        <w:rPr>
          <w:rFonts w:eastAsia="等线"/>
          <w:lang w:eastAsia="zh-CN"/>
        </w:rPr>
        <w:t>John’s vehicle</w:t>
      </w:r>
      <w:bookmarkEnd w:id="18"/>
      <w:r>
        <w:rPr>
          <w:rFonts w:eastAsia="等线"/>
          <w:lang w:eastAsia="zh-CN"/>
        </w:rPr>
        <w:t xml:space="preserve"> is flat</w:t>
      </w:r>
      <w:bookmarkEnd w:id="17"/>
      <w:r>
        <w:rPr>
          <w:rFonts w:eastAsia="等线"/>
          <w:lang w:eastAsia="zh-CN"/>
        </w:rPr>
        <w:t>, Bob want to tell John this information</w:t>
      </w:r>
      <w:r w:rsidR="005D793A">
        <w:rPr>
          <w:rFonts w:eastAsia="等线"/>
          <w:lang w:eastAsia="zh-CN"/>
        </w:rPr>
        <w:t xml:space="preserve"> </w:t>
      </w:r>
      <w:r w:rsidR="00370CB4">
        <w:rPr>
          <w:rFonts w:eastAsia="等线" w:hint="eastAsia"/>
          <w:lang w:eastAsia="zh-CN"/>
        </w:rPr>
        <w:t>in</w:t>
      </w:r>
      <w:r w:rsidR="00370CB4">
        <w:rPr>
          <w:rFonts w:eastAsia="等线"/>
          <w:lang w:eastAsia="zh-CN"/>
        </w:rPr>
        <w:t xml:space="preserve"> </w:t>
      </w:r>
      <w:r w:rsidR="00370CB4">
        <w:rPr>
          <w:rFonts w:eastAsia="等线" w:hint="eastAsia"/>
          <w:lang w:eastAsia="zh-CN"/>
        </w:rPr>
        <w:t>order</w:t>
      </w:r>
      <w:r w:rsidR="00370CB4">
        <w:rPr>
          <w:rFonts w:eastAsia="等线"/>
          <w:lang w:eastAsia="zh-CN"/>
        </w:rPr>
        <w:t xml:space="preserve"> </w:t>
      </w:r>
      <w:r w:rsidR="005D793A">
        <w:rPr>
          <w:rFonts w:eastAsia="等线"/>
          <w:lang w:eastAsia="zh-CN"/>
        </w:rPr>
        <w:t>to</w:t>
      </w:r>
      <w:r w:rsidR="00370CB4">
        <w:rPr>
          <w:rFonts w:eastAsia="等线"/>
          <w:lang w:eastAsia="zh-CN"/>
        </w:rPr>
        <w:t xml:space="preserve"> </w:t>
      </w:r>
      <w:r w:rsidR="00370CB4">
        <w:rPr>
          <w:rFonts w:eastAsia="等线" w:hint="eastAsia"/>
          <w:lang w:eastAsia="zh-CN"/>
        </w:rPr>
        <w:t>ask</w:t>
      </w:r>
      <w:r w:rsidR="00370CB4">
        <w:rPr>
          <w:rFonts w:eastAsia="等线"/>
          <w:lang w:eastAsia="zh-CN"/>
        </w:rPr>
        <w:t xml:space="preserve"> </w:t>
      </w:r>
      <w:r w:rsidR="00370CB4">
        <w:rPr>
          <w:rFonts w:eastAsia="等线" w:hint="eastAsia"/>
          <w:lang w:eastAsia="zh-CN"/>
        </w:rPr>
        <w:t>John</w:t>
      </w:r>
      <w:r w:rsidR="00370CB4">
        <w:rPr>
          <w:rFonts w:eastAsia="等线"/>
          <w:lang w:eastAsia="zh-CN"/>
        </w:rPr>
        <w:t xml:space="preserve"> </w:t>
      </w:r>
      <w:r w:rsidR="00370CB4">
        <w:rPr>
          <w:rFonts w:eastAsia="等线" w:hint="eastAsia"/>
          <w:lang w:eastAsia="zh-CN"/>
        </w:rPr>
        <w:t>to</w:t>
      </w:r>
      <w:r w:rsidR="005D793A">
        <w:rPr>
          <w:rFonts w:eastAsia="等线"/>
          <w:lang w:eastAsia="zh-CN"/>
        </w:rPr>
        <w:t xml:space="preserve"> drive the</w:t>
      </w:r>
      <w:r w:rsidR="004D52D7">
        <w:rPr>
          <w:rFonts w:eastAsia="等线"/>
          <w:lang w:eastAsia="zh-CN"/>
        </w:rPr>
        <w:t xml:space="preserve"> vehicle</w:t>
      </w:r>
      <w:r w:rsidR="005D793A">
        <w:rPr>
          <w:rFonts w:eastAsia="等线"/>
          <w:lang w:eastAsia="zh-CN"/>
        </w:rPr>
        <w:t xml:space="preserve"> slowly</w:t>
      </w:r>
      <w:r>
        <w:rPr>
          <w:rFonts w:eastAsia="等线"/>
          <w:lang w:eastAsia="zh-CN"/>
        </w:rPr>
        <w:t>.</w:t>
      </w:r>
    </w:p>
    <w:p w14:paraId="72512D7E" w14:textId="5265BC5C" w:rsidR="00DC392D" w:rsidRDefault="007B1E04" w:rsidP="00DC392D">
      <w:pPr>
        <w:numPr>
          <w:ilvl w:val="0"/>
          <w:numId w:val="5"/>
        </w:numPr>
        <w:rPr>
          <w:rFonts w:eastAsia="等线"/>
          <w:lang w:eastAsia="zh-CN"/>
        </w:rPr>
      </w:pPr>
      <w:bookmarkStart w:id="19" w:name="OLE_LINK16"/>
      <w:r>
        <w:rPr>
          <w:rFonts w:eastAsia="等线"/>
          <w:lang w:eastAsia="zh-CN"/>
        </w:rPr>
        <w:t xml:space="preserve">Bob starts to </w:t>
      </w:r>
      <w:r w:rsidR="002953A2">
        <w:rPr>
          <w:rFonts w:eastAsia="等线"/>
          <w:lang w:eastAsia="zh-CN"/>
        </w:rPr>
        <w:t xml:space="preserve">use his mobile to </w:t>
      </w:r>
      <w:r>
        <w:rPr>
          <w:rFonts w:eastAsia="等线"/>
          <w:lang w:eastAsia="zh-CN"/>
        </w:rPr>
        <w:t xml:space="preserve">sense Johns vehicle to get </w:t>
      </w:r>
      <w:bookmarkStart w:id="20" w:name="_Hlk157434390"/>
      <w:bookmarkStart w:id="21" w:name="OLE_LINK7"/>
      <w:r>
        <w:rPr>
          <w:rFonts w:eastAsia="等线"/>
          <w:lang w:eastAsia="zh-CN"/>
        </w:rPr>
        <w:t xml:space="preserve">the characteristics of </w:t>
      </w:r>
      <w:bookmarkStart w:id="22" w:name="OLE_LINK14"/>
      <w:r>
        <w:rPr>
          <w:rFonts w:eastAsia="等线"/>
          <w:lang w:eastAsia="zh-CN"/>
        </w:rPr>
        <w:t>John’s vehicle</w:t>
      </w:r>
      <w:bookmarkEnd w:id="20"/>
      <w:bookmarkEnd w:id="21"/>
      <w:bookmarkEnd w:id="22"/>
      <w:r w:rsidR="00B22900">
        <w:rPr>
          <w:rFonts w:eastAsia="等线"/>
          <w:lang w:eastAsia="zh-CN"/>
        </w:rPr>
        <w:t>, e.g. position, velocity, orientation, colour of John’s vehicle.</w:t>
      </w:r>
    </w:p>
    <w:bookmarkEnd w:id="19"/>
    <w:p w14:paraId="04258DD0" w14:textId="030E225D" w:rsidR="001E36B1" w:rsidRDefault="007B1E04" w:rsidP="00DC392D">
      <w:pPr>
        <w:numPr>
          <w:ilvl w:val="0"/>
          <w:numId w:val="5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Bob initiate a call with </w:t>
      </w:r>
      <w:r w:rsidRPr="007B1E04">
        <w:rPr>
          <w:rFonts w:eastAsia="等线"/>
          <w:lang w:eastAsia="zh-CN"/>
        </w:rPr>
        <w:t xml:space="preserve">the characteristics of </w:t>
      </w:r>
      <w:bookmarkStart w:id="23" w:name="OLE_LINK8"/>
      <w:r w:rsidRPr="007B1E04">
        <w:rPr>
          <w:rFonts w:eastAsia="等线"/>
          <w:lang w:eastAsia="zh-CN"/>
        </w:rPr>
        <w:t>John’s vehicle</w:t>
      </w:r>
      <w:bookmarkEnd w:id="23"/>
      <w:r>
        <w:rPr>
          <w:rFonts w:eastAsia="等线"/>
          <w:lang w:eastAsia="zh-CN"/>
        </w:rPr>
        <w:t xml:space="preserve"> which are</w:t>
      </w:r>
      <w:r w:rsidR="004D52D7">
        <w:rPr>
          <w:rFonts w:eastAsia="等线"/>
          <w:lang w:eastAsia="zh-CN"/>
        </w:rPr>
        <w:t xml:space="preserve"> go</w:t>
      </w:r>
      <w:r>
        <w:rPr>
          <w:rFonts w:eastAsia="等线"/>
          <w:lang w:eastAsia="zh-CN"/>
        </w:rPr>
        <w:t>t</w:t>
      </w:r>
      <w:r w:rsidR="004D52D7">
        <w:rPr>
          <w:rFonts w:eastAsia="等线"/>
          <w:lang w:eastAsia="zh-CN"/>
        </w:rPr>
        <w:t>ten</w:t>
      </w:r>
      <w:r>
        <w:rPr>
          <w:rFonts w:eastAsia="等线"/>
          <w:lang w:eastAsia="zh-CN"/>
        </w:rPr>
        <w:t xml:space="preserve"> in step 3</w:t>
      </w:r>
      <w:r w:rsidR="0019778A">
        <w:rPr>
          <w:rFonts w:eastAsia="等线"/>
          <w:lang w:eastAsia="zh-CN"/>
        </w:rPr>
        <w:t xml:space="preserve"> </w:t>
      </w:r>
      <w:r w:rsidR="00952151">
        <w:rPr>
          <w:rFonts w:eastAsia="等线"/>
          <w:lang w:eastAsia="zh-CN"/>
        </w:rPr>
        <w:t xml:space="preserve">(Send call request and sensing results of </w:t>
      </w:r>
      <w:r w:rsidR="00952151" w:rsidRPr="007B1E04">
        <w:rPr>
          <w:rFonts w:eastAsia="等线"/>
          <w:lang w:eastAsia="zh-CN"/>
        </w:rPr>
        <w:t>John’s vehicle</w:t>
      </w:r>
      <w:r w:rsidR="00B22900" w:rsidRPr="00B22900">
        <w:rPr>
          <w:rFonts w:eastAsia="等线"/>
          <w:lang w:eastAsia="zh-CN"/>
        </w:rPr>
        <w:t xml:space="preserve"> </w:t>
      </w:r>
      <w:r w:rsidR="00B22900">
        <w:rPr>
          <w:rFonts w:eastAsia="等线"/>
          <w:lang w:eastAsia="zh-CN"/>
        </w:rPr>
        <w:t>to 5G network</w:t>
      </w:r>
      <w:r w:rsidR="00952151">
        <w:rPr>
          <w:rFonts w:eastAsia="等线"/>
          <w:lang w:eastAsia="zh-CN"/>
        </w:rPr>
        <w:t>)</w:t>
      </w:r>
      <w:r w:rsidR="004D52D7">
        <w:rPr>
          <w:rFonts w:eastAsia="等线"/>
          <w:lang w:eastAsia="zh-CN"/>
        </w:rPr>
        <w:t>.</w:t>
      </w:r>
    </w:p>
    <w:p w14:paraId="6CE2D65B" w14:textId="31C50836" w:rsidR="007B1E04" w:rsidRDefault="007B1E04" w:rsidP="00DC392D">
      <w:pPr>
        <w:numPr>
          <w:ilvl w:val="0"/>
          <w:numId w:val="5"/>
        </w:numPr>
        <w:rPr>
          <w:rFonts w:eastAsia="等线"/>
          <w:lang w:eastAsia="zh-CN"/>
        </w:rPr>
      </w:pPr>
      <w:bookmarkStart w:id="24" w:name="_Hlk157435435"/>
      <w:r>
        <w:rPr>
          <w:rFonts w:eastAsia="等线"/>
          <w:lang w:eastAsia="zh-CN"/>
        </w:rPr>
        <w:t xml:space="preserve">5G network finds </w:t>
      </w:r>
      <w:bookmarkStart w:id="25" w:name="OLE_LINK9"/>
      <w:bookmarkStart w:id="26" w:name="OLE_LINK10"/>
      <w:r>
        <w:rPr>
          <w:rFonts w:eastAsia="等线"/>
          <w:lang w:eastAsia="zh-CN"/>
        </w:rPr>
        <w:t>John’s vehicle</w:t>
      </w:r>
      <w:bookmarkEnd w:id="25"/>
      <w:bookmarkEnd w:id="26"/>
      <w:r>
        <w:rPr>
          <w:rFonts w:eastAsia="等线"/>
          <w:lang w:eastAsia="zh-CN"/>
        </w:rPr>
        <w:t xml:space="preserve"> </w:t>
      </w:r>
      <w:r w:rsidR="0072510F">
        <w:rPr>
          <w:rFonts w:eastAsia="等线"/>
          <w:lang w:eastAsia="zh-CN"/>
        </w:rPr>
        <w:t>by</w:t>
      </w:r>
      <w:r w:rsidR="00C71E4D">
        <w:rPr>
          <w:rFonts w:eastAsia="等线"/>
          <w:lang w:eastAsia="zh-CN"/>
        </w:rPr>
        <w:t xml:space="preserve"> </w:t>
      </w:r>
      <w:r w:rsidR="0039633F">
        <w:rPr>
          <w:rFonts w:eastAsia="等线"/>
          <w:lang w:eastAsia="zh-CN"/>
        </w:rPr>
        <w:t>match</w:t>
      </w:r>
      <w:r w:rsidR="00C71E4D">
        <w:rPr>
          <w:rFonts w:eastAsia="等线"/>
          <w:lang w:eastAsia="zh-CN"/>
        </w:rPr>
        <w:t>ing</w:t>
      </w:r>
      <w:r w:rsidR="0039633F">
        <w:rPr>
          <w:rFonts w:eastAsia="等线"/>
          <w:lang w:eastAsia="zh-CN"/>
        </w:rPr>
        <w:t xml:space="preserve"> </w:t>
      </w:r>
      <w:bookmarkStart w:id="27" w:name="OLE_LINK12"/>
      <w:r w:rsidR="0039633F">
        <w:rPr>
          <w:rFonts w:eastAsia="等线"/>
          <w:lang w:eastAsia="zh-CN"/>
        </w:rPr>
        <w:t>characteristics of John’s</w:t>
      </w:r>
      <w:r w:rsidR="0039633F" w:rsidRPr="007B1E04">
        <w:rPr>
          <w:rFonts w:eastAsia="等线"/>
          <w:lang w:eastAsia="zh-CN"/>
        </w:rPr>
        <w:t xml:space="preserve"> vehicle</w:t>
      </w:r>
      <w:bookmarkEnd w:id="24"/>
      <w:bookmarkEnd w:id="27"/>
      <w:r w:rsidR="001443D3">
        <w:rPr>
          <w:rFonts w:eastAsia="等线"/>
          <w:lang w:eastAsia="zh-CN"/>
        </w:rPr>
        <w:t xml:space="preserve"> with base station sensing.</w:t>
      </w:r>
    </w:p>
    <w:p w14:paraId="3E257392" w14:textId="49AEFA5A" w:rsidR="005F79DF" w:rsidRPr="00B22900" w:rsidRDefault="00DA22D5" w:rsidP="005F79DF">
      <w:pPr>
        <w:numPr>
          <w:ilvl w:val="0"/>
          <w:numId w:val="5"/>
        </w:numPr>
        <w:rPr>
          <w:lang w:eastAsia="zh-CN"/>
        </w:rPr>
      </w:pPr>
      <w:bookmarkStart w:id="28" w:name="OLE_LINK13"/>
      <w:bookmarkStart w:id="29" w:name="OLE_LINK11"/>
      <w:r>
        <w:t>5G network</w:t>
      </w:r>
      <w:bookmarkEnd w:id="28"/>
      <w:r>
        <w:t xml:space="preserve"> link</w:t>
      </w:r>
      <w:r w:rsidR="00195CDF">
        <w:t>s</w:t>
      </w:r>
      <w:r>
        <w:t xml:space="preserve"> </w:t>
      </w:r>
      <w:r w:rsidR="00F95488">
        <w:t xml:space="preserve">base station </w:t>
      </w:r>
      <w:r>
        <w:t>sensing results</w:t>
      </w:r>
      <w:r w:rsidR="00F95488">
        <w:t xml:space="preserve"> with </w:t>
      </w:r>
      <w:r>
        <w:rPr>
          <w:rFonts w:eastAsia="等线"/>
          <w:lang w:eastAsia="zh-CN"/>
        </w:rPr>
        <w:t>John’s vehicle</w:t>
      </w:r>
      <w:r w:rsidR="00B22900">
        <w:rPr>
          <w:rFonts w:eastAsia="等线"/>
          <w:lang w:eastAsia="zh-CN"/>
        </w:rPr>
        <w:t xml:space="preserve"> UE ID</w:t>
      </w:r>
      <w:bookmarkEnd w:id="29"/>
      <w:r w:rsidR="00B22900">
        <w:rPr>
          <w:rFonts w:eastAsia="等线"/>
          <w:lang w:eastAsia="zh-CN"/>
        </w:rPr>
        <w:t>.</w:t>
      </w:r>
    </w:p>
    <w:p w14:paraId="56F05753" w14:textId="436CAC8F" w:rsidR="00B22900" w:rsidRDefault="00B22900" w:rsidP="005F79DF">
      <w:pPr>
        <w:numPr>
          <w:ilvl w:val="0"/>
          <w:numId w:val="5"/>
        </w:numPr>
        <w:rPr>
          <w:lang w:eastAsia="zh-CN"/>
        </w:rPr>
      </w:pPr>
      <w:r>
        <w:t>5G network build</w:t>
      </w:r>
      <w:r w:rsidR="00195CDF">
        <w:t>s</w:t>
      </w:r>
      <w:r>
        <w:t xml:space="preserve"> up a phone call with John for Bob.</w:t>
      </w:r>
    </w:p>
    <w:p w14:paraId="2B939FBB" w14:textId="5197D6B0" w:rsidR="00B22900" w:rsidRPr="00DA22D5" w:rsidRDefault="00B22900" w:rsidP="005F79DF">
      <w:pPr>
        <w:numPr>
          <w:ilvl w:val="0"/>
          <w:numId w:val="5"/>
        </w:numPr>
        <w:rPr>
          <w:lang w:eastAsia="zh-CN"/>
        </w:rPr>
      </w:pPr>
      <w:r>
        <w:t xml:space="preserve">Bob tells John that </w:t>
      </w:r>
      <w:r>
        <w:rPr>
          <w:rFonts w:eastAsia="等线"/>
          <w:lang w:eastAsia="zh-CN"/>
        </w:rPr>
        <w:t>one tire of John’s vehicle is flat</w:t>
      </w:r>
      <w:r w:rsidR="00D5455D">
        <w:rPr>
          <w:rFonts w:eastAsia="等线"/>
          <w:lang w:eastAsia="zh-CN"/>
        </w:rPr>
        <w:t xml:space="preserve"> via the call</w:t>
      </w:r>
      <w:r>
        <w:rPr>
          <w:rFonts w:eastAsia="等线"/>
          <w:lang w:eastAsia="zh-CN"/>
        </w:rPr>
        <w:t>.</w:t>
      </w:r>
    </w:p>
    <w:p w14:paraId="3649C0DE" w14:textId="59640EF2" w:rsidR="001F4A19" w:rsidRPr="001F4A19" w:rsidRDefault="001F4A19" w:rsidP="001F4A1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30" w:name="_Toc355779207"/>
      <w:bookmarkStart w:id="31" w:name="_Toc354586745"/>
      <w:bookmarkStart w:id="32" w:name="_Toc354590104"/>
      <w:bookmarkEnd w:id="30"/>
      <w:bookmarkEnd w:id="31"/>
      <w:bookmarkEnd w:id="32"/>
      <w:r>
        <w:rPr>
          <w:rFonts w:ascii="Arial" w:eastAsia="Times New Roman" w:hAnsi="Arial"/>
          <w:sz w:val="28"/>
          <w:lang w:eastAsia="x-none"/>
        </w:rPr>
        <w:t>5.</w:t>
      </w:r>
      <w:r w:rsidRPr="001F4A19">
        <w:rPr>
          <w:rFonts w:ascii="Arial" w:eastAsia="Times New Roman" w:hAnsi="Arial"/>
          <w:sz w:val="28"/>
          <w:lang w:eastAsia="x-none"/>
        </w:rPr>
        <w:t>x.4</w:t>
      </w:r>
      <w:r w:rsidRPr="001F4A19">
        <w:rPr>
          <w:rFonts w:ascii="Arial" w:eastAsia="Times New Roman" w:hAnsi="Arial"/>
          <w:sz w:val="28"/>
          <w:lang w:eastAsia="x-none"/>
        </w:rPr>
        <w:tab/>
        <w:t>Post-conditions</w:t>
      </w:r>
    </w:p>
    <w:p w14:paraId="31B68A02" w14:textId="4C77757E" w:rsidR="003212BB" w:rsidRPr="00D9400B" w:rsidRDefault="00460868" w:rsidP="001F4A19">
      <w:pPr>
        <w:rPr>
          <w:rFonts w:eastAsia="Calibri"/>
        </w:rPr>
      </w:pPr>
      <w:r>
        <w:rPr>
          <w:rFonts w:eastAsia="Times New Roman"/>
        </w:rPr>
        <w:t xml:space="preserve">John stops his vehicle and changed the flat tire with spare one and drives safely to </w:t>
      </w:r>
      <w:r w:rsidR="001B0263">
        <w:rPr>
          <w:rFonts w:eastAsia="Times New Roman"/>
        </w:rPr>
        <w:t>destination.</w:t>
      </w:r>
    </w:p>
    <w:p w14:paraId="22DFF6E8" w14:textId="02E7383D" w:rsidR="001F4A19" w:rsidRPr="001F4A19" w:rsidRDefault="001F4A19" w:rsidP="001F4A1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33" w:name="_Toc355779209"/>
      <w:bookmarkStart w:id="34" w:name="_Toc354586747"/>
      <w:bookmarkStart w:id="35" w:name="_Toc354590106"/>
      <w:bookmarkEnd w:id="33"/>
      <w:bookmarkEnd w:id="34"/>
      <w:bookmarkEnd w:id="35"/>
      <w:r>
        <w:rPr>
          <w:rFonts w:ascii="Arial" w:eastAsia="Times New Roman" w:hAnsi="Arial"/>
          <w:sz w:val="28"/>
          <w:lang w:eastAsia="x-none"/>
        </w:rPr>
        <w:t>5.</w:t>
      </w:r>
      <w:r w:rsidRPr="001F4A19">
        <w:rPr>
          <w:rFonts w:ascii="Arial" w:eastAsia="Times New Roman" w:hAnsi="Arial"/>
          <w:sz w:val="28"/>
          <w:lang w:eastAsia="x-none"/>
        </w:rPr>
        <w:t>x.5</w:t>
      </w:r>
      <w:r w:rsidRPr="001F4A19">
        <w:rPr>
          <w:rFonts w:ascii="Arial" w:eastAsia="Times New Roman" w:hAnsi="Arial"/>
          <w:sz w:val="28"/>
          <w:lang w:eastAsia="x-none"/>
        </w:rPr>
        <w:tab/>
        <w:t>Existing features partly or fully covering the use case functionality</w:t>
      </w:r>
    </w:p>
    <w:p w14:paraId="5CB87A80" w14:textId="0E392079" w:rsidR="00155A96" w:rsidRDefault="00155A96" w:rsidP="00155A96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With 5G wireless sensing, Bob could sense Johns vehicle to get the characteristics of John’s vehicle, e.g. position, velocity, orientation, colour of John’s vehicle.</w:t>
      </w:r>
    </w:p>
    <w:p w14:paraId="409F7F19" w14:textId="7BA46BAA" w:rsidR="00155A96" w:rsidRDefault="00155A96" w:rsidP="00155A96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With 5G wireless communication, 5G network can build up a phone call with John if John UE ID is known.</w:t>
      </w:r>
    </w:p>
    <w:p w14:paraId="4FCF73E0" w14:textId="5466AC9B" w:rsidR="001F4A19" w:rsidRPr="001F4A19" w:rsidRDefault="001F4A19" w:rsidP="001F4A1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r>
        <w:rPr>
          <w:rFonts w:ascii="Arial" w:eastAsia="Times New Roman" w:hAnsi="Arial"/>
          <w:sz w:val="28"/>
          <w:lang w:eastAsia="x-none"/>
        </w:rPr>
        <w:t>5.</w:t>
      </w:r>
      <w:r w:rsidRPr="001F4A19">
        <w:rPr>
          <w:rFonts w:ascii="Arial" w:eastAsia="Times New Roman" w:hAnsi="Arial"/>
          <w:sz w:val="28"/>
          <w:lang w:eastAsia="x-none"/>
        </w:rPr>
        <w:t>x.6</w:t>
      </w:r>
      <w:r w:rsidRPr="001F4A19">
        <w:rPr>
          <w:rFonts w:ascii="Arial" w:eastAsia="Times New Roman" w:hAnsi="Arial"/>
          <w:sz w:val="28"/>
          <w:lang w:eastAsia="x-none"/>
        </w:rPr>
        <w:tab/>
        <w:t>Potential New Requirements needed to support the use case</w:t>
      </w:r>
    </w:p>
    <w:p w14:paraId="0538EDD7" w14:textId="451F659D" w:rsidR="00716973" w:rsidRDefault="00716973" w:rsidP="00716973">
      <w:pPr>
        <w:rPr>
          <w:rFonts w:eastAsia="Times New Roman"/>
        </w:rPr>
      </w:pPr>
      <w:r w:rsidRPr="00716973">
        <w:rPr>
          <w:rFonts w:eastAsia="Times New Roman" w:hint="eastAsia"/>
        </w:rPr>
        <w:t>[PR 5.</w:t>
      </w:r>
      <w:r w:rsidR="004B6042">
        <w:rPr>
          <w:rFonts w:eastAsia="Times New Roman"/>
        </w:rPr>
        <w:t>x</w:t>
      </w:r>
      <w:r w:rsidRPr="00716973">
        <w:rPr>
          <w:rFonts w:eastAsia="Times New Roman" w:hint="eastAsia"/>
        </w:rPr>
        <w:t>.6-</w:t>
      </w:r>
      <w:r w:rsidRPr="00716973">
        <w:rPr>
          <w:rFonts w:eastAsia="Times New Roman"/>
        </w:rPr>
        <w:t>1</w:t>
      </w:r>
      <w:r w:rsidRPr="00716973">
        <w:rPr>
          <w:rFonts w:eastAsia="Times New Roman" w:hint="eastAsia"/>
        </w:rPr>
        <w:t xml:space="preserve">] </w:t>
      </w:r>
      <w:bookmarkStart w:id="36" w:name="OLE_LINK18"/>
      <w:r w:rsidRPr="00716973">
        <w:rPr>
          <w:rFonts w:eastAsia="Times New Roman" w:hint="eastAsia"/>
        </w:rPr>
        <w:t xml:space="preserve">The 5G system shall </w:t>
      </w:r>
      <w:r w:rsidR="007C1005">
        <w:rPr>
          <w:rFonts w:eastAsia="Times New Roman"/>
        </w:rPr>
        <w:t xml:space="preserve">support </w:t>
      </w:r>
      <w:bookmarkStart w:id="37" w:name="OLE_LINK19"/>
      <w:r w:rsidR="007C1005">
        <w:rPr>
          <w:rFonts w:eastAsia="Times New Roman"/>
        </w:rPr>
        <w:t>a mechanism</w:t>
      </w:r>
      <w:bookmarkEnd w:id="36"/>
      <w:r w:rsidR="007C1005">
        <w:rPr>
          <w:rFonts w:eastAsia="Times New Roman"/>
        </w:rPr>
        <w:t xml:space="preserve"> to </w:t>
      </w:r>
      <w:bookmarkEnd w:id="37"/>
      <w:r w:rsidR="00601589">
        <w:rPr>
          <w:rFonts w:eastAsia="Times New Roman"/>
        </w:rPr>
        <w:t xml:space="preserve">uniquely </w:t>
      </w:r>
      <w:r w:rsidR="004B6042">
        <w:rPr>
          <w:rFonts w:eastAsia="Times New Roman"/>
        </w:rPr>
        <w:t>find</w:t>
      </w:r>
      <w:r w:rsidR="00B911C9">
        <w:rPr>
          <w:rFonts w:eastAsia="Times New Roman"/>
        </w:rPr>
        <w:t xml:space="preserve"> </w:t>
      </w:r>
      <w:r w:rsidR="004B6042">
        <w:rPr>
          <w:rFonts w:eastAsia="Times New Roman"/>
        </w:rPr>
        <w:t xml:space="preserve">an </w:t>
      </w:r>
      <w:r w:rsidR="00B911C9">
        <w:rPr>
          <w:rFonts w:eastAsia="Times New Roman"/>
        </w:rPr>
        <w:t>object</w:t>
      </w:r>
      <w:r w:rsidR="004B6042">
        <w:rPr>
          <w:rFonts w:eastAsia="Times New Roman"/>
        </w:rPr>
        <w:t xml:space="preserve"> if characteristics of the object </w:t>
      </w:r>
      <w:r w:rsidR="009E572F">
        <w:rPr>
          <w:rFonts w:eastAsia="Times New Roman"/>
        </w:rPr>
        <w:t>are given</w:t>
      </w:r>
      <w:r w:rsidR="00601589">
        <w:rPr>
          <w:rFonts w:eastAsia="Times New Roman"/>
        </w:rPr>
        <w:t xml:space="preserve"> sufficiently</w:t>
      </w:r>
      <w:r w:rsidR="007C1005">
        <w:rPr>
          <w:rFonts w:eastAsia="Times New Roman"/>
        </w:rPr>
        <w:t>.</w:t>
      </w:r>
    </w:p>
    <w:p w14:paraId="608A1372" w14:textId="6FFDE336" w:rsidR="00601589" w:rsidRPr="00716973" w:rsidRDefault="00601589" w:rsidP="00716973">
      <w:pPr>
        <w:rPr>
          <w:rFonts w:eastAsia="Times New Roman"/>
        </w:rPr>
      </w:pPr>
      <w:r w:rsidRPr="00716973">
        <w:rPr>
          <w:rFonts w:eastAsia="Times New Roman"/>
        </w:rPr>
        <w:t>[PR 5.</w:t>
      </w:r>
      <w:r>
        <w:rPr>
          <w:rFonts w:eastAsia="Times New Roman"/>
        </w:rPr>
        <w:t>x</w:t>
      </w:r>
      <w:r w:rsidRPr="00716973">
        <w:rPr>
          <w:rFonts w:eastAsia="Times New Roman"/>
        </w:rPr>
        <w:t>.6-2]</w:t>
      </w:r>
      <w:r>
        <w:rPr>
          <w:rFonts w:eastAsia="Times New Roman"/>
        </w:rPr>
        <w:t xml:space="preserve"> </w:t>
      </w:r>
      <w:r w:rsidRPr="00716973">
        <w:rPr>
          <w:rFonts w:eastAsia="Times New Roman" w:hint="eastAsia"/>
        </w:rPr>
        <w:t xml:space="preserve">The 5G system shall </w:t>
      </w:r>
      <w:r>
        <w:rPr>
          <w:rFonts w:eastAsia="Times New Roman"/>
        </w:rPr>
        <w:t xml:space="preserve">support </w:t>
      </w:r>
      <w:r w:rsidR="00FB6985">
        <w:rPr>
          <w:rFonts w:eastAsia="Times New Roman"/>
        </w:rPr>
        <w:t>a mechanism to</w:t>
      </w:r>
      <w:r w:rsidR="002C37EB">
        <w:rPr>
          <w:rFonts w:eastAsia="Times New Roman"/>
        </w:rPr>
        <w:t xml:space="preserve"> link</w:t>
      </w:r>
      <w:r>
        <w:rPr>
          <w:rFonts w:eastAsia="Times New Roman"/>
        </w:rPr>
        <w:t xml:space="preserve"> </w:t>
      </w:r>
      <w:bookmarkStart w:id="38" w:name="OLE_LINK20"/>
      <w:r w:rsidR="00FB6985">
        <w:rPr>
          <w:rFonts w:eastAsia="Times New Roman"/>
        </w:rPr>
        <w:t>two</w:t>
      </w:r>
      <w:r>
        <w:rPr>
          <w:rFonts w:eastAsia="Times New Roman"/>
        </w:rPr>
        <w:t xml:space="preserve"> sensing results</w:t>
      </w:r>
      <w:bookmarkEnd w:id="38"/>
      <w:r w:rsidR="002C37EB">
        <w:rPr>
          <w:rFonts w:eastAsia="Times New Roman"/>
        </w:rPr>
        <w:t xml:space="preserve"> i.e. to know two sensing results</w:t>
      </w:r>
      <w:r>
        <w:rPr>
          <w:rFonts w:eastAsia="Times New Roman"/>
        </w:rPr>
        <w:t xml:space="preserve"> </w:t>
      </w:r>
      <w:r w:rsidR="00FB6985">
        <w:rPr>
          <w:rFonts w:eastAsia="Times New Roman"/>
        </w:rPr>
        <w:t xml:space="preserve">are sensing </w:t>
      </w:r>
      <w:r w:rsidR="002C37EB">
        <w:rPr>
          <w:rFonts w:eastAsia="Times New Roman"/>
        </w:rPr>
        <w:t>one</w:t>
      </w:r>
      <w:r w:rsidR="00FB6985">
        <w:rPr>
          <w:rFonts w:eastAsia="Times New Roman"/>
        </w:rPr>
        <w:t xml:space="preserve"> object</w:t>
      </w:r>
      <w:r w:rsidR="002C37EB">
        <w:rPr>
          <w:rFonts w:eastAsia="Times New Roman"/>
        </w:rPr>
        <w:t>,</w:t>
      </w:r>
      <w:r w:rsidR="00FB6985">
        <w:rPr>
          <w:rFonts w:eastAsia="Times New Roman"/>
        </w:rPr>
        <w:t xml:space="preserve"> </w:t>
      </w:r>
      <w:r>
        <w:rPr>
          <w:rFonts w:eastAsia="Times New Roman"/>
        </w:rPr>
        <w:t xml:space="preserve">if </w:t>
      </w:r>
      <w:r w:rsidR="00FB6985">
        <w:rPr>
          <w:rFonts w:eastAsia="Times New Roman"/>
        </w:rPr>
        <w:t xml:space="preserve">the </w:t>
      </w:r>
      <w:r>
        <w:rPr>
          <w:rFonts w:eastAsia="Times New Roman"/>
        </w:rPr>
        <w:t>sensing results are the outcome</w:t>
      </w:r>
      <w:r w:rsidR="00FB6985">
        <w:rPr>
          <w:rFonts w:eastAsia="Times New Roman"/>
        </w:rPr>
        <w:t>s</w:t>
      </w:r>
      <w:r>
        <w:rPr>
          <w:rFonts w:eastAsia="Times New Roman"/>
        </w:rPr>
        <w:t xml:space="preserve"> of sens</w:t>
      </w:r>
      <w:r w:rsidR="00FB6985">
        <w:rPr>
          <w:rFonts w:eastAsia="Times New Roman"/>
        </w:rPr>
        <w:t>ing</w:t>
      </w:r>
      <w:r>
        <w:rPr>
          <w:rFonts w:eastAsia="Times New Roman"/>
        </w:rPr>
        <w:t xml:space="preserve"> </w:t>
      </w:r>
      <w:r w:rsidR="00FB6985">
        <w:rPr>
          <w:rFonts w:eastAsia="Times New Roman"/>
        </w:rPr>
        <w:t>the same</w:t>
      </w:r>
      <w:r>
        <w:rPr>
          <w:rFonts w:eastAsia="Times New Roman"/>
        </w:rPr>
        <w:t xml:space="preserve"> object.</w:t>
      </w:r>
    </w:p>
    <w:p w14:paraId="74090FE4" w14:textId="14681C44" w:rsidR="00716973" w:rsidRPr="00A33B15" w:rsidRDefault="00716973" w:rsidP="00716973">
      <w:bookmarkStart w:id="39" w:name="OLE_LINK17"/>
      <w:r w:rsidRPr="00716973">
        <w:rPr>
          <w:rFonts w:eastAsia="Times New Roman"/>
        </w:rPr>
        <w:t>[PR 5.</w:t>
      </w:r>
      <w:r w:rsidR="004B6042">
        <w:rPr>
          <w:rFonts w:eastAsia="Times New Roman"/>
        </w:rPr>
        <w:t>x</w:t>
      </w:r>
      <w:r w:rsidRPr="00716973">
        <w:rPr>
          <w:rFonts w:eastAsia="Times New Roman"/>
        </w:rPr>
        <w:t>.6-</w:t>
      </w:r>
      <w:r w:rsidR="00601589">
        <w:rPr>
          <w:rFonts w:eastAsia="Times New Roman"/>
        </w:rPr>
        <w:t>3</w:t>
      </w:r>
      <w:r w:rsidRPr="00716973">
        <w:rPr>
          <w:rFonts w:eastAsia="Times New Roman"/>
        </w:rPr>
        <w:t xml:space="preserve">] </w:t>
      </w:r>
      <w:bookmarkEnd w:id="39"/>
      <w:r w:rsidR="00601589">
        <w:rPr>
          <w:rFonts w:eastAsia="Times New Roman"/>
        </w:rPr>
        <w:t>T</w:t>
      </w:r>
      <w:r w:rsidR="00601589">
        <w:t>he 5G network should support linking sensing results with 3GPP subscriber identity of a UE for a sensing target associated with that UE.</w:t>
      </w:r>
    </w:p>
    <w:p w14:paraId="39C93881" w14:textId="38FBB1E3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8272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F5C69" w14:textId="77777777" w:rsidR="002C2C5E" w:rsidRDefault="002C2C5E">
      <w:r>
        <w:separator/>
      </w:r>
    </w:p>
  </w:endnote>
  <w:endnote w:type="continuationSeparator" w:id="0">
    <w:p w14:paraId="33A8D44B" w14:textId="77777777" w:rsidR="002C2C5E" w:rsidRDefault="002C2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96976" w14:textId="77777777" w:rsidR="002C2C5E" w:rsidRDefault="002C2C5E">
      <w:r>
        <w:separator/>
      </w:r>
    </w:p>
  </w:footnote>
  <w:footnote w:type="continuationSeparator" w:id="0">
    <w:p w14:paraId="57E73D7E" w14:textId="77777777" w:rsidR="002C2C5E" w:rsidRDefault="002C2C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2C71957"/>
    <w:multiLevelType w:val="hybridMultilevel"/>
    <w:tmpl w:val="BD96CBB8"/>
    <w:lvl w:ilvl="0" w:tplc="DD50DA5A">
      <w:start w:val="1"/>
      <w:numFmt w:val="decimal"/>
      <w:lvlText w:val="%1."/>
      <w:lvlJc w:val="left"/>
      <w:pPr>
        <w:ind w:left="1140" w:hanging="420"/>
      </w:pPr>
      <w:rPr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462"/>
    <w:rsid w:val="00017EF0"/>
    <w:rsid w:val="00033397"/>
    <w:rsid w:val="00040095"/>
    <w:rsid w:val="00042AB3"/>
    <w:rsid w:val="00051834"/>
    <w:rsid w:val="00054A22"/>
    <w:rsid w:val="00062023"/>
    <w:rsid w:val="00062AA2"/>
    <w:rsid w:val="000655A6"/>
    <w:rsid w:val="00080512"/>
    <w:rsid w:val="00090276"/>
    <w:rsid w:val="00090BFC"/>
    <w:rsid w:val="0009108F"/>
    <w:rsid w:val="00097741"/>
    <w:rsid w:val="000C074B"/>
    <w:rsid w:val="000C080E"/>
    <w:rsid w:val="000C47C3"/>
    <w:rsid w:val="000D1788"/>
    <w:rsid w:val="000D58AB"/>
    <w:rsid w:val="000F3FB4"/>
    <w:rsid w:val="00104C2E"/>
    <w:rsid w:val="001125AC"/>
    <w:rsid w:val="00126997"/>
    <w:rsid w:val="00133525"/>
    <w:rsid w:val="00136382"/>
    <w:rsid w:val="001443D3"/>
    <w:rsid w:val="00155A96"/>
    <w:rsid w:val="00171E64"/>
    <w:rsid w:val="00185660"/>
    <w:rsid w:val="00195CDF"/>
    <w:rsid w:val="0019778A"/>
    <w:rsid w:val="001A4C42"/>
    <w:rsid w:val="001A7420"/>
    <w:rsid w:val="001B0263"/>
    <w:rsid w:val="001B6637"/>
    <w:rsid w:val="001C21C3"/>
    <w:rsid w:val="001D02C2"/>
    <w:rsid w:val="001E36B1"/>
    <w:rsid w:val="001E75C0"/>
    <w:rsid w:val="001F0C1D"/>
    <w:rsid w:val="001F1132"/>
    <w:rsid w:val="001F168B"/>
    <w:rsid w:val="001F4A19"/>
    <w:rsid w:val="001F671E"/>
    <w:rsid w:val="001F77AD"/>
    <w:rsid w:val="00202FB0"/>
    <w:rsid w:val="002107BF"/>
    <w:rsid w:val="002328DE"/>
    <w:rsid w:val="002347A2"/>
    <w:rsid w:val="00255340"/>
    <w:rsid w:val="002675F0"/>
    <w:rsid w:val="002760EE"/>
    <w:rsid w:val="00277677"/>
    <w:rsid w:val="00277C79"/>
    <w:rsid w:val="002953A2"/>
    <w:rsid w:val="002B6339"/>
    <w:rsid w:val="002C09BA"/>
    <w:rsid w:val="002C2C5E"/>
    <w:rsid w:val="002C37EB"/>
    <w:rsid w:val="002E00EE"/>
    <w:rsid w:val="00302F90"/>
    <w:rsid w:val="00304E00"/>
    <w:rsid w:val="00316A64"/>
    <w:rsid w:val="003172DC"/>
    <w:rsid w:val="003212BB"/>
    <w:rsid w:val="0035462D"/>
    <w:rsid w:val="00356555"/>
    <w:rsid w:val="003668E6"/>
    <w:rsid w:val="00370CB4"/>
    <w:rsid w:val="003765B8"/>
    <w:rsid w:val="00376BAA"/>
    <w:rsid w:val="00377848"/>
    <w:rsid w:val="00394FCD"/>
    <w:rsid w:val="0039633F"/>
    <w:rsid w:val="003C3971"/>
    <w:rsid w:val="003D0341"/>
    <w:rsid w:val="00422F3C"/>
    <w:rsid w:val="00423334"/>
    <w:rsid w:val="004345EC"/>
    <w:rsid w:val="00460868"/>
    <w:rsid w:val="00465515"/>
    <w:rsid w:val="00472FF5"/>
    <w:rsid w:val="0049751D"/>
    <w:rsid w:val="004B46C5"/>
    <w:rsid w:val="004B6042"/>
    <w:rsid w:val="004B7C2F"/>
    <w:rsid w:val="004C30AC"/>
    <w:rsid w:val="004C6F50"/>
    <w:rsid w:val="004C7FAB"/>
    <w:rsid w:val="004D3578"/>
    <w:rsid w:val="004D52D7"/>
    <w:rsid w:val="004D6A55"/>
    <w:rsid w:val="004E213A"/>
    <w:rsid w:val="004F0988"/>
    <w:rsid w:val="004F3340"/>
    <w:rsid w:val="0050344A"/>
    <w:rsid w:val="005072F9"/>
    <w:rsid w:val="00525271"/>
    <w:rsid w:val="0053388B"/>
    <w:rsid w:val="00535773"/>
    <w:rsid w:val="00543E6C"/>
    <w:rsid w:val="00565087"/>
    <w:rsid w:val="00572654"/>
    <w:rsid w:val="00597B11"/>
    <w:rsid w:val="005D2E01"/>
    <w:rsid w:val="005D7526"/>
    <w:rsid w:val="005D793A"/>
    <w:rsid w:val="005E4BB2"/>
    <w:rsid w:val="005F788A"/>
    <w:rsid w:val="005F79DF"/>
    <w:rsid w:val="005F7F13"/>
    <w:rsid w:val="00600AAF"/>
    <w:rsid w:val="00601589"/>
    <w:rsid w:val="00602AEA"/>
    <w:rsid w:val="00604F48"/>
    <w:rsid w:val="00614FDF"/>
    <w:rsid w:val="0063543D"/>
    <w:rsid w:val="00647114"/>
    <w:rsid w:val="00662DC2"/>
    <w:rsid w:val="006700BD"/>
    <w:rsid w:val="006742B3"/>
    <w:rsid w:val="00681222"/>
    <w:rsid w:val="00687DC4"/>
    <w:rsid w:val="006912E9"/>
    <w:rsid w:val="006A323F"/>
    <w:rsid w:val="006A3B3B"/>
    <w:rsid w:val="006A63F4"/>
    <w:rsid w:val="006B30D0"/>
    <w:rsid w:val="006C199A"/>
    <w:rsid w:val="006C3D95"/>
    <w:rsid w:val="006E5C86"/>
    <w:rsid w:val="006F2A36"/>
    <w:rsid w:val="00701116"/>
    <w:rsid w:val="0071174C"/>
    <w:rsid w:val="00713C44"/>
    <w:rsid w:val="00716973"/>
    <w:rsid w:val="0072510F"/>
    <w:rsid w:val="00734A5B"/>
    <w:rsid w:val="0074026F"/>
    <w:rsid w:val="007429F6"/>
    <w:rsid w:val="00744E76"/>
    <w:rsid w:val="00756757"/>
    <w:rsid w:val="00765EA3"/>
    <w:rsid w:val="0077115C"/>
    <w:rsid w:val="00773127"/>
    <w:rsid w:val="00774DA4"/>
    <w:rsid w:val="00781F0F"/>
    <w:rsid w:val="007A0691"/>
    <w:rsid w:val="007A6730"/>
    <w:rsid w:val="007B1E04"/>
    <w:rsid w:val="007B600E"/>
    <w:rsid w:val="007C1005"/>
    <w:rsid w:val="007C4753"/>
    <w:rsid w:val="007E1EA2"/>
    <w:rsid w:val="007F0F4A"/>
    <w:rsid w:val="007F5C43"/>
    <w:rsid w:val="008028A4"/>
    <w:rsid w:val="00813F24"/>
    <w:rsid w:val="00830747"/>
    <w:rsid w:val="008359CD"/>
    <w:rsid w:val="00842E77"/>
    <w:rsid w:val="00846FBC"/>
    <w:rsid w:val="00864CDC"/>
    <w:rsid w:val="008768CA"/>
    <w:rsid w:val="00881287"/>
    <w:rsid w:val="00882728"/>
    <w:rsid w:val="00886FF8"/>
    <w:rsid w:val="008B1478"/>
    <w:rsid w:val="008C384C"/>
    <w:rsid w:val="008C7E85"/>
    <w:rsid w:val="008D05CF"/>
    <w:rsid w:val="008D191B"/>
    <w:rsid w:val="008E00AD"/>
    <w:rsid w:val="008E2D68"/>
    <w:rsid w:val="008E6756"/>
    <w:rsid w:val="008F6F3D"/>
    <w:rsid w:val="0090271F"/>
    <w:rsid w:val="00902E23"/>
    <w:rsid w:val="009114D7"/>
    <w:rsid w:val="0091348E"/>
    <w:rsid w:val="00917CCB"/>
    <w:rsid w:val="00933FB0"/>
    <w:rsid w:val="00942EC2"/>
    <w:rsid w:val="00952151"/>
    <w:rsid w:val="00962E97"/>
    <w:rsid w:val="00973499"/>
    <w:rsid w:val="00996A46"/>
    <w:rsid w:val="009D24F5"/>
    <w:rsid w:val="009E572F"/>
    <w:rsid w:val="009F0652"/>
    <w:rsid w:val="009F37B7"/>
    <w:rsid w:val="009F3A50"/>
    <w:rsid w:val="00A02BDC"/>
    <w:rsid w:val="00A10F02"/>
    <w:rsid w:val="00A151E9"/>
    <w:rsid w:val="00A164B4"/>
    <w:rsid w:val="00A26956"/>
    <w:rsid w:val="00A27486"/>
    <w:rsid w:val="00A301EA"/>
    <w:rsid w:val="00A33B15"/>
    <w:rsid w:val="00A53724"/>
    <w:rsid w:val="00A56066"/>
    <w:rsid w:val="00A62B1F"/>
    <w:rsid w:val="00A6422B"/>
    <w:rsid w:val="00A73129"/>
    <w:rsid w:val="00A82346"/>
    <w:rsid w:val="00A91727"/>
    <w:rsid w:val="00A92BA1"/>
    <w:rsid w:val="00A93572"/>
    <w:rsid w:val="00A95A32"/>
    <w:rsid w:val="00AA096B"/>
    <w:rsid w:val="00AA11D1"/>
    <w:rsid w:val="00AB4A5D"/>
    <w:rsid w:val="00AC1AE4"/>
    <w:rsid w:val="00AC6BC6"/>
    <w:rsid w:val="00AD5920"/>
    <w:rsid w:val="00AE34B8"/>
    <w:rsid w:val="00AE65E2"/>
    <w:rsid w:val="00AF1356"/>
    <w:rsid w:val="00AF1460"/>
    <w:rsid w:val="00AF59A0"/>
    <w:rsid w:val="00B15449"/>
    <w:rsid w:val="00B22900"/>
    <w:rsid w:val="00B31F60"/>
    <w:rsid w:val="00B657C9"/>
    <w:rsid w:val="00B872EB"/>
    <w:rsid w:val="00B911C9"/>
    <w:rsid w:val="00B93086"/>
    <w:rsid w:val="00BA19ED"/>
    <w:rsid w:val="00BA4B8D"/>
    <w:rsid w:val="00BC0F7D"/>
    <w:rsid w:val="00BC20A4"/>
    <w:rsid w:val="00BD150B"/>
    <w:rsid w:val="00BD4799"/>
    <w:rsid w:val="00BD7D31"/>
    <w:rsid w:val="00BE3255"/>
    <w:rsid w:val="00BE7BF9"/>
    <w:rsid w:val="00BF128E"/>
    <w:rsid w:val="00BF2E1B"/>
    <w:rsid w:val="00BF7EB4"/>
    <w:rsid w:val="00C074DD"/>
    <w:rsid w:val="00C123F5"/>
    <w:rsid w:val="00C1496A"/>
    <w:rsid w:val="00C32F5D"/>
    <w:rsid w:val="00C33079"/>
    <w:rsid w:val="00C45231"/>
    <w:rsid w:val="00C51F02"/>
    <w:rsid w:val="00C551FF"/>
    <w:rsid w:val="00C608A6"/>
    <w:rsid w:val="00C64107"/>
    <w:rsid w:val="00C71E4D"/>
    <w:rsid w:val="00C72833"/>
    <w:rsid w:val="00C76C49"/>
    <w:rsid w:val="00C777A1"/>
    <w:rsid w:val="00C80F1D"/>
    <w:rsid w:val="00C832D5"/>
    <w:rsid w:val="00C91962"/>
    <w:rsid w:val="00C93F40"/>
    <w:rsid w:val="00CA3D0C"/>
    <w:rsid w:val="00CC0892"/>
    <w:rsid w:val="00CC6E48"/>
    <w:rsid w:val="00CF3C41"/>
    <w:rsid w:val="00D357DC"/>
    <w:rsid w:val="00D5455D"/>
    <w:rsid w:val="00D57972"/>
    <w:rsid w:val="00D65B9F"/>
    <w:rsid w:val="00D675A9"/>
    <w:rsid w:val="00D738D6"/>
    <w:rsid w:val="00D755EB"/>
    <w:rsid w:val="00D76048"/>
    <w:rsid w:val="00D82E6F"/>
    <w:rsid w:val="00D87E00"/>
    <w:rsid w:val="00D9134D"/>
    <w:rsid w:val="00D92210"/>
    <w:rsid w:val="00D9400B"/>
    <w:rsid w:val="00DA22D5"/>
    <w:rsid w:val="00DA7A03"/>
    <w:rsid w:val="00DB1818"/>
    <w:rsid w:val="00DB3C79"/>
    <w:rsid w:val="00DB4033"/>
    <w:rsid w:val="00DC309B"/>
    <w:rsid w:val="00DC392D"/>
    <w:rsid w:val="00DC4DA2"/>
    <w:rsid w:val="00DD43F6"/>
    <w:rsid w:val="00DD4C17"/>
    <w:rsid w:val="00DD74A5"/>
    <w:rsid w:val="00DF2B1F"/>
    <w:rsid w:val="00DF62CD"/>
    <w:rsid w:val="00E10B64"/>
    <w:rsid w:val="00E16509"/>
    <w:rsid w:val="00E168C1"/>
    <w:rsid w:val="00E44582"/>
    <w:rsid w:val="00E572CF"/>
    <w:rsid w:val="00E77015"/>
    <w:rsid w:val="00E77645"/>
    <w:rsid w:val="00EA15B0"/>
    <w:rsid w:val="00EA5EA7"/>
    <w:rsid w:val="00EA6BDB"/>
    <w:rsid w:val="00EC4A25"/>
    <w:rsid w:val="00EF608C"/>
    <w:rsid w:val="00F025A2"/>
    <w:rsid w:val="00F04712"/>
    <w:rsid w:val="00F13360"/>
    <w:rsid w:val="00F22EC7"/>
    <w:rsid w:val="00F3231E"/>
    <w:rsid w:val="00F325C8"/>
    <w:rsid w:val="00F432ED"/>
    <w:rsid w:val="00F50D88"/>
    <w:rsid w:val="00F56DD9"/>
    <w:rsid w:val="00F653B8"/>
    <w:rsid w:val="00F76BBC"/>
    <w:rsid w:val="00F77BC6"/>
    <w:rsid w:val="00F82579"/>
    <w:rsid w:val="00F9008D"/>
    <w:rsid w:val="00F94122"/>
    <w:rsid w:val="00F95488"/>
    <w:rsid w:val="00F96F3A"/>
    <w:rsid w:val="00FA1266"/>
    <w:rsid w:val="00FB6985"/>
    <w:rsid w:val="00FC1192"/>
    <w:rsid w:val="00FC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5F79DF"/>
    <w:rPr>
      <w:rFonts w:ascii="Arial" w:hAnsi="Arial"/>
      <w:b/>
      <w:lang w:eastAsia="en-US"/>
    </w:rPr>
  </w:style>
  <w:style w:type="paragraph" w:styleId="ab">
    <w:name w:val="Normal (Web)"/>
    <w:basedOn w:val="a"/>
    <w:uiPriority w:val="99"/>
    <w:unhideWhenUsed/>
    <w:rsid w:val="000C08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6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svg"/><Relationship Id="rId17" Type="http://schemas.openxmlformats.org/officeDocument/2006/relationships/image" Target="media/image9.png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sv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6C887-FDD5-41AE-9BF9-6A51402A1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Chen Dong</cp:lastModifiedBy>
  <cp:revision>4</cp:revision>
  <cp:lastPrinted>2019-02-25T14:05:00Z</cp:lastPrinted>
  <dcterms:created xsi:type="dcterms:W3CDTF">2024-02-05T04:34:00Z</dcterms:created>
  <dcterms:modified xsi:type="dcterms:W3CDTF">2024-02-15T03:47:00Z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1457ff0c00311ee800023e6000022e6">
    <vt:lpwstr>CWMRPLte61PPaoSdtK3p55cn8iExRFP+SsqL9y8e7BnO0QHj0YaTw6LoyxiQD6FBFw9a01QA1OdERGAOODGK568DQ==</vt:lpwstr>
  </property>
</Properties>
</file>